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E2" w:rsidRPr="000925E0" w:rsidRDefault="00B85BE2" w:rsidP="00720F66">
      <w:pPr>
        <w:pStyle w:val="NoSpacing"/>
        <w:rPr>
          <w:sz w:val="28"/>
          <w:szCs w:val="28"/>
        </w:rPr>
      </w:pPr>
      <w:r w:rsidRPr="000925E0">
        <w:rPr>
          <w:sz w:val="28"/>
          <w:szCs w:val="28"/>
        </w:rPr>
        <w:t xml:space="preserve">Note-taking Guide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Name _________________________________________</w:t>
      </w:r>
    </w:p>
    <w:p w:rsidR="00B85BE2" w:rsidRPr="000925E0" w:rsidRDefault="00B85BE2" w:rsidP="00720F66">
      <w:pPr>
        <w:pStyle w:val="NoSpacing"/>
        <w:rPr>
          <w:sz w:val="28"/>
          <w:szCs w:val="28"/>
        </w:rPr>
      </w:pPr>
      <w:r w:rsidRPr="000925E0">
        <w:rPr>
          <w:sz w:val="28"/>
          <w:szCs w:val="28"/>
        </w:rPr>
        <w:t>Intro to Animals</w:t>
      </w:r>
    </w:p>
    <w:p w:rsidR="00B85BE2" w:rsidRPr="000925E0" w:rsidRDefault="00B85BE2" w:rsidP="00720F66">
      <w:pPr>
        <w:pStyle w:val="NoSpacing"/>
        <w:rPr>
          <w:sz w:val="28"/>
          <w:szCs w:val="28"/>
        </w:rPr>
      </w:pPr>
      <w:r w:rsidRPr="000925E0">
        <w:rPr>
          <w:sz w:val="28"/>
          <w:szCs w:val="28"/>
        </w:rPr>
        <w:t>Part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Date _______________________ class _______________</w:t>
      </w:r>
    </w:p>
    <w:p w:rsidR="00B85BE2" w:rsidRPr="000925E0" w:rsidRDefault="00B85BE2" w:rsidP="00720F66">
      <w:pPr>
        <w:rPr>
          <w:sz w:val="28"/>
          <w:szCs w:val="28"/>
        </w:rPr>
      </w:pPr>
    </w:p>
    <w:p w:rsidR="00B85BE2" w:rsidRPr="000925E0" w:rsidRDefault="00B85BE2" w:rsidP="00AB0A0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25E0">
        <w:rPr>
          <w:sz w:val="28"/>
          <w:szCs w:val="28"/>
        </w:rPr>
        <w:t>Early development of animal</w:t>
      </w:r>
    </w:p>
    <w:p w:rsidR="00B85BE2" w:rsidRPr="000925E0" w:rsidRDefault="00B85BE2" w:rsidP="00720F6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925E0">
        <w:rPr>
          <w:sz w:val="28"/>
          <w:szCs w:val="28"/>
        </w:rPr>
        <w:t>Blastula</w:t>
      </w:r>
      <w:r>
        <w:rPr>
          <w:sz w:val="28"/>
          <w:szCs w:val="28"/>
        </w:rPr>
        <w:t>- ____________ _______</w:t>
      </w:r>
      <w:r w:rsidRPr="000925E0">
        <w:rPr>
          <w:sz w:val="28"/>
          <w:szCs w:val="28"/>
        </w:rPr>
        <w:t xml:space="preserve"> of cells formed from the mitotic division of the zygote after </w:t>
      </w:r>
      <w:r>
        <w:rPr>
          <w:sz w:val="28"/>
          <w:szCs w:val="28"/>
        </w:rPr>
        <w:t>____________________________</w:t>
      </w:r>
    </w:p>
    <w:p w:rsidR="00B85BE2" w:rsidRPr="000925E0" w:rsidRDefault="00B85BE2" w:rsidP="00720F6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Blastopore- opening formed when the </w:t>
      </w:r>
      <w:r>
        <w:rPr>
          <w:sz w:val="28"/>
          <w:szCs w:val="28"/>
        </w:rPr>
        <w:t>___________________</w:t>
      </w:r>
      <w:r w:rsidRPr="000925E0">
        <w:rPr>
          <w:sz w:val="28"/>
          <w:szCs w:val="28"/>
        </w:rPr>
        <w:t xml:space="preserve"> folds in on itself</w:t>
      </w:r>
    </w:p>
    <w:p w:rsidR="00B85BE2" w:rsidRPr="000925E0" w:rsidRDefault="00B85BE2" w:rsidP="00720F6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Protostome- the blastopore develops into the </w:t>
      </w:r>
      <w:r>
        <w:rPr>
          <w:sz w:val="28"/>
          <w:szCs w:val="28"/>
        </w:rPr>
        <w:t>_________________</w:t>
      </w:r>
      <w:r w:rsidRPr="000925E0">
        <w:rPr>
          <w:sz w:val="28"/>
          <w:szCs w:val="28"/>
        </w:rPr>
        <w:t xml:space="preserve"> of the animal</w:t>
      </w:r>
    </w:p>
    <w:p w:rsidR="00B85BE2" w:rsidRPr="000925E0" w:rsidRDefault="00B85BE2" w:rsidP="00AB0A07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Deuterostome- the blastopore develops into the </w:t>
      </w:r>
      <w:r>
        <w:rPr>
          <w:sz w:val="28"/>
          <w:szCs w:val="28"/>
        </w:rPr>
        <w:t>_______________</w:t>
      </w:r>
      <w:r w:rsidRPr="000925E0">
        <w:rPr>
          <w:sz w:val="28"/>
          <w:szCs w:val="28"/>
        </w:rPr>
        <w:t xml:space="preserve"> of the animal</w:t>
      </w:r>
    </w:p>
    <w:p w:rsidR="00B85BE2" w:rsidRPr="000925E0" w:rsidRDefault="00B85BE2" w:rsidP="00720F6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25E0">
        <w:rPr>
          <w:sz w:val="28"/>
          <w:szCs w:val="28"/>
        </w:rPr>
        <w:t>Animal Tissues</w:t>
      </w:r>
    </w:p>
    <w:p w:rsidR="00B85BE2" w:rsidRPr="000925E0" w:rsidRDefault="00B85BE2" w:rsidP="00720F66">
      <w:pPr>
        <w:numPr>
          <w:ilvl w:val="0"/>
          <w:numId w:val="9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Endoderm- </w:t>
      </w:r>
      <w:r>
        <w:rPr>
          <w:sz w:val="28"/>
          <w:szCs w:val="28"/>
        </w:rPr>
        <w:t>_________________</w:t>
      </w:r>
      <w:r w:rsidRPr="000925E0">
        <w:rPr>
          <w:sz w:val="28"/>
          <w:szCs w:val="28"/>
        </w:rPr>
        <w:t xml:space="preserve"> layer that develops into linings of </w:t>
      </w:r>
      <w:r>
        <w:rPr>
          <w:sz w:val="28"/>
          <w:szCs w:val="28"/>
        </w:rPr>
        <w:t>___________________</w:t>
      </w:r>
      <w:r w:rsidRPr="000925E0">
        <w:rPr>
          <w:sz w:val="28"/>
          <w:szCs w:val="28"/>
        </w:rPr>
        <w:t xml:space="preserve">tract and most of the </w:t>
      </w:r>
      <w:r>
        <w:rPr>
          <w:sz w:val="28"/>
          <w:szCs w:val="28"/>
        </w:rPr>
        <w:t>_______________________</w:t>
      </w:r>
      <w:r w:rsidRPr="000925E0">
        <w:rPr>
          <w:sz w:val="28"/>
          <w:szCs w:val="28"/>
        </w:rPr>
        <w:t xml:space="preserve"> system</w:t>
      </w:r>
    </w:p>
    <w:p w:rsidR="00B85BE2" w:rsidRPr="000925E0" w:rsidRDefault="00B85BE2" w:rsidP="00720F66">
      <w:pPr>
        <w:numPr>
          <w:ilvl w:val="0"/>
          <w:numId w:val="9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Mesoderm- </w:t>
      </w:r>
      <w:r>
        <w:rPr>
          <w:sz w:val="28"/>
          <w:szCs w:val="28"/>
        </w:rPr>
        <w:t>________________</w:t>
      </w:r>
      <w:r w:rsidRPr="000925E0">
        <w:rPr>
          <w:sz w:val="28"/>
          <w:szCs w:val="28"/>
        </w:rPr>
        <w:t xml:space="preserve"> layer</w:t>
      </w:r>
      <w:r>
        <w:rPr>
          <w:sz w:val="28"/>
          <w:szCs w:val="28"/>
        </w:rPr>
        <w:t xml:space="preserve"> that</w:t>
      </w:r>
      <w:r w:rsidRPr="000925E0">
        <w:rPr>
          <w:sz w:val="28"/>
          <w:szCs w:val="28"/>
        </w:rPr>
        <w:t xml:space="preserve"> develop</w:t>
      </w:r>
      <w:r>
        <w:rPr>
          <w:sz w:val="28"/>
          <w:szCs w:val="28"/>
        </w:rPr>
        <w:t>s</w:t>
      </w:r>
      <w:r w:rsidRPr="000925E0">
        <w:rPr>
          <w:sz w:val="28"/>
          <w:szCs w:val="28"/>
        </w:rPr>
        <w:t xml:space="preserve"> into </w:t>
      </w:r>
      <w:r>
        <w:rPr>
          <w:sz w:val="28"/>
          <w:szCs w:val="28"/>
        </w:rPr>
        <w:t>______________</w:t>
      </w:r>
      <w:r w:rsidRPr="000925E0">
        <w:rPr>
          <w:sz w:val="28"/>
          <w:szCs w:val="28"/>
        </w:rPr>
        <w:t xml:space="preserve"> and much of the </w:t>
      </w:r>
      <w:r>
        <w:rPr>
          <w:sz w:val="28"/>
          <w:szCs w:val="28"/>
        </w:rPr>
        <w:t>________________________________________________</w:t>
      </w:r>
      <w:r w:rsidRPr="000925E0">
        <w:rPr>
          <w:sz w:val="28"/>
          <w:szCs w:val="28"/>
        </w:rPr>
        <w:t xml:space="preserve"> systems</w:t>
      </w:r>
    </w:p>
    <w:p w:rsidR="00B85BE2" w:rsidRPr="000925E0" w:rsidRDefault="00B85BE2" w:rsidP="00720F66">
      <w:pPr>
        <w:numPr>
          <w:ilvl w:val="0"/>
          <w:numId w:val="9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Ectoderm- </w:t>
      </w:r>
      <w:r>
        <w:rPr>
          <w:sz w:val="28"/>
          <w:szCs w:val="28"/>
        </w:rPr>
        <w:t>__________________</w:t>
      </w:r>
      <w:r w:rsidRPr="000925E0">
        <w:rPr>
          <w:sz w:val="28"/>
          <w:szCs w:val="28"/>
        </w:rPr>
        <w:t xml:space="preserve">layer the develops into </w:t>
      </w:r>
      <w:r>
        <w:rPr>
          <w:sz w:val="28"/>
          <w:szCs w:val="28"/>
        </w:rPr>
        <w:t>_____________</w:t>
      </w:r>
      <w:r w:rsidRPr="000925E0">
        <w:rPr>
          <w:sz w:val="28"/>
          <w:szCs w:val="28"/>
        </w:rPr>
        <w:t xml:space="preserve">organs, </w:t>
      </w:r>
      <w:r>
        <w:rPr>
          <w:sz w:val="28"/>
          <w:szCs w:val="28"/>
        </w:rPr>
        <w:t>__________________</w:t>
      </w:r>
      <w:r w:rsidRPr="000925E0">
        <w:rPr>
          <w:sz w:val="28"/>
          <w:szCs w:val="28"/>
        </w:rPr>
        <w:t xml:space="preserve">, and outer layer of </w:t>
      </w:r>
      <w:r>
        <w:rPr>
          <w:sz w:val="28"/>
          <w:szCs w:val="28"/>
        </w:rPr>
        <w:t>________________</w:t>
      </w:r>
    </w:p>
    <w:p w:rsidR="00B85BE2" w:rsidRPr="000925E0" w:rsidRDefault="00B85BE2" w:rsidP="00AB0A0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25E0">
        <w:rPr>
          <w:sz w:val="28"/>
          <w:szCs w:val="28"/>
        </w:rPr>
        <w:t>Body Symmetry</w:t>
      </w:r>
    </w:p>
    <w:p w:rsidR="00B85BE2" w:rsidRPr="00AB0A07" w:rsidRDefault="00B85BE2" w:rsidP="00AB0A07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0925E0">
        <w:rPr>
          <w:sz w:val="28"/>
          <w:szCs w:val="28"/>
        </w:rPr>
        <w:t>Radial symmetry-</w:t>
      </w:r>
      <w:r>
        <w:rPr>
          <w:sz w:val="28"/>
          <w:szCs w:val="28"/>
        </w:rPr>
        <w:t xml:space="preserve"> body parts repeat around __________________</w:t>
      </w:r>
      <w:r w:rsidRPr="000925E0">
        <w:rPr>
          <w:sz w:val="28"/>
          <w:szCs w:val="28"/>
        </w:rPr>
        <w:t xml:space="preserve"> of body</w:t>
      </w:r>
    </w:p>
    <w:p w:rsidR="00B85BE2" w:rsidRPr="000925E0" w:rsidRDefault="00B85BE2" w:rsidP="00AB0A07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_____________________</w:t>
      </w:r>
      <w:r w:rsidRPr="000925E0">
        <w:rPr>
          <w:sz w:val="28"/>
          <w:szCs w:val="28"/>
        </w:rPr>
        <w:t xml:space="preserve"> of planes can divide the body into </w:t>
      </w:r>
      <w:r>
        <w:rPr>
          <w:sz w:val="28"/>
          <w:szCs w:val="28"/>
        </w:rPr>
        <w:t>_________</w:t>
      </w:r>
      <w:r w:rsidRPr="000925E0">
        <w:rPr>
          <w:sz w:val="28"/>
          <w:szCs w:val="28"/>
        </w:rPr>
        <w:t xml:space="preserve"> parts</w:t>
      </w:r>
    </w:p>
    <w:p w:rsidR="00B85BE2" w:rsidRPr="000925E0" w:rsidRDefault="00B85BE2" w:rsidP="00AB0A07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Bilateral symmetry- a </w:t>
      </w:r>
      <w:r>
        <w:rPr>
          <w:sz w:val="28"/>
          <w:szCs w:val="28"/>
        </w:rPr>
        <w:t>________________</w:t>
      </w:r>
      <w:r w:rsidRPr="000925E0">
        <w:rPr>
          <w:sz w:val="28"/>
          <w:szCs w:val="28"/>
        </w:rPr>
        <w:t xml:space="preserve"> imaginary plane can divide the body into </w:t>
      </w:r>
      <w:r>
        <w:rPr>
          <w:sz w:val="28"/>
          <w:szCs w:val="28"/>
        </w:rPr>
        <w:t>_______________________________</w:t>
      </w:r>
    </w:p>
    <w:p w:rsidR="00B85BE2" w:rsidRPr="000925E0" w:rsidRDefault="00B85BE2" w:rsidP="00AB0A07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Have </w:t>
      </w:r>
      <w:r>
        <w:rPr>
          <w:sz w:val="28"/>
          <w:szCs w:val="28"/>
        </w:rPr>
        <w:t>_____________________</w:t>
      </w:r>
      <w:r w:rsidRPr="000925E0">
        <w:rPr>
          <w:sz w:val="28"/>
          <w:szCs w:val="28"/>
        </w:rPr>
        <w:t xml:space="preserve"> and </w:t>
      </w:r>
      <w:r>
        <w:rPr>
          <w:sz w:val="28"/>
          <w:szCs w:val="28"/>
        </w:rPr>
        <w:t>__________________</w:t>
      </w:r>
      <w:r w:rsidRPr="000925E0">
        <w:rPr>
          <w:sz w:val="28"/>
          <w:szCs w:val="28"/>
        </w:rPr>
        <w:t xml:space="preserve"> sides</w:t>
      </w:r>
    </w:p>
    <w:p w:rsidR="00B85BE2" w:rsidRPr="00AB0A07" w:rsidRDefault="00B85BE2" w:rsidP="00AB0A07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AB0A07">
        <w:rPr>
          <w:sz w:val="28"/>
          <w:szCs w:val="28"/>
        </w:rPr>
        <w:t>Allows for _______________________________- body is made of many _______________________and ______________________ parts</w:t>
      </w:r>
    </w:p>
    <w:p w:rsidR="00B85BE2" w:rsidRPr="000925E0" w:rsidRDefault="00B85BE2" w:rsidP="00AB0A0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25E0">
        <w:rPr>
          <w:sz w:val="28"/>
          <w:szCs w:val="28"/>
        </w:rPr>
        <w:t>Body orientation</w:t>
      </w:r>
    </w:p>
    <w:p w:rsidR="00B85BE2" w:rsidRPr="000925E0" w:rsidRDefault="00B85BE2" w:rsidP="00720F66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 w:rsidRPr="000925E0">
        <w:rPr>
          <w:sz w:val="28"/>
          <w:szCs w:val="28"/>
        </w:rPr>
        <w:t>- front end</w:t>
      </w:r>
    </w:p>
    <w:p w:rsidR="00B85BE2" w:rsidRPr="000925E0" w:rsidRDefault="00B85BE2" w:rsidP="00720F66">
      <w:pPr>
        <w:pStyle w:val="ListParagraph"/>
        <w:ind w:left="1080"/>
        <w:rPr>
          <w:sz w:val="28"/>
          <w:szCs w:val="28"/>
        </w:rPr>
      </w:pPr>
    </w:p>
    <w:p w:rsidR="00B85BE2" w:rsidRPr="000925E0" w:rsidRDefault="00B85BE2" w:rsidP="00AB0A07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 w:rsidRPr="000925E0">
        <w:rPr>
          <w:sz w:val="28"/>
          <w:szCs w:val="28"/>
        </w:rPr>
        <w:t>- back end</w:t>
      </w:r>
      <w:r>
        <w:rPr>
          <w:sz w:val="28"/>
          <w:szCs w:val="28"/>
        </w:rPr>
        <w:tab/>
      </w:r>
    </w:p>
    <w:p w:rsidR="00B85BE2" w:rsidRPr="000925E0" w:rsidRDefault="00B85BE2" w:rsidP="00AB0A07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 w:rsidRPr="000925E0">
        <w:rPr>
          <w:sz w:val="28"/>
          <w:szCs w:val="28"/>
        </w:rPr>
        <w:t>- upper side</w:t>
      </w:r>
    </w:p>
    <w:p w:rsidR="00B85BE2" w:rsidRPr="00AB0A07" w:rsidRDefault="00B85BE2" w:rsidP="00AB0A07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t>_________________________</w:t>
      </w:r>
      <w:r w:rsidRPr="000925E0">
        <w:t>- lower side</w:t>
      </w:r>
    </w:p>
    <w:p w:rsidR="00B85BE2" w:rsidRPr="000925E0" w:rsidRDefault="00B85BE2" w:rsidP="00AB0A0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25E0">
        <w:rPr>
          <w:sz w:val="28"/>
          <w:szCs w:val="28"/>
        </w:rPr>
        <w:t>Cephalization</w:t>
      </w:r>
    </w:p>
    <w:p w:rsidR="00B85BE2" w:rsidRPr="000925E0" w:rsidRDefault="00B85BE2" w:rsidP="00AB0A07">
      <w:pPr>
        <w:pStyle w:val="ListParagraph"/>
        <w:numPr>
          <w:ilvl w:val="0"/>
          <w:numId w:val="28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The concentration of the </w:t>
      </w:r>
      <w:r>
        <w:rPr>
          <w:sz w:val="28"/>
          <w:szCs w:val="28"/>
        </w:rPr>
        <w:t>___________________</w:t>
      </w:r>
      <w:r w:rsidRPr="000925E0">
        <w:rPr>
          <w:sz w:val="28"/>
          <w:szCs w:val="28"/>
        </w:rPr>
        <w:t xml:space="preserve"> organs at the </w:t>
      </w:r>
      <w:r>
        <w:rPr>
          <w:sz w:val="28"/>
          <w:szCs w:val="28"/>
        </w:rPr>
        <w:t>____________________</w:t>
      </w:r>
      <w:r w:rsidRPr="000925E0">
        <w:rPr>
          <w:sz w:val="28"/>
          <w:szCs w:val="28"/>
        </w:rPr>
        <w:t xml:space="preserve"> end of the body</w:t>
      </w:r>
    </w:p>
    <w:p w:rsidR="00B85BE2" w:rsidRPr="000925E0" w:rsidRDefault="00B85BE2" w:rsidP="00AB0A07">
      <w:pPr>
        <w:pStyle w:val="ListParagraph"/>
        <w:numPr>
          <w:ilvl w:val="0"/>
          <w:numId w:val="28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The more </w:t>
      </w:r>
      <w:r>
        <w:rPr>
          <w:sz w:val="28"/>
          <w:szCs w:val="28"/>
        </w:rPr>
        <w:t>_______________________________</w:t>
      </w:r>
      <w:r w:rsidRPr="000925E0">
        <w:rPr>
          <w:sz w:val="28"/>
          <w:szCs w:val="28"/>
        </w:rPr>
        <w:t xml:space="preserve"> the animal, the more </w:t>
      </w:r>
      <w:r>
        <w:rPr>
          <w:sz w:val="28"/>
          <w:szCs w:val="28"/>
        </w:rPr>
        <w:t>________________________________</w:t>
      </w:r>
      <w:r w:rsidRPr="000925E0">
        <w:rPr>
          <w:sz w:val="28"/>
          <w:szCs w:val="28"/>
        </w:rPr>
        <w:t xml:space="preserve"> it exhibits</w:t>
      </w:r>
    </w:p>
    <w:p w:rsidR="00B85BE2" w:rsidRPr="00AB0A07" w:rsidRDefault="00B85BE2" w:rsidP="00AB0A07">
      <w:pPr>
        <w:pStyle w:val="ListParagraph"/>
        <w:numPr>
          <w:ilvl w:val="0"/>
          <w:numId w:val="28"/>
        </w:numPr>
        <w:rPr>
          <w:sz w:val="28"/>
          <w:szCs w:val="28"/>
        </w:rPr>
      </w:pPr>
      <w:r w:rsidRPr="00AB0A07">
        <w:rPr>
          <w:sz w:val="28"/>
          <w:szCs w:val="28"/>
        </w:rPr>
        <w:t>If the cephalization is great enough, the ______________________ part of the body is called a __________________________</w:t>
      </w:r>
    </w:p>
    <w:p w:rsidR="00B85BE2" w:rsidRPr="000925E0" w:rsidRDefault="00B85BE2" w:rsidP="00AB0A0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25E0">
        <w:rPr>
          <w:sz w:val="28"/>
          <w:szCs w:val="28"/>
        </w:rPr>
        <w:t>Body Cavity Formation</w:t>
      </w:r>
    </w:p>
    <w:p w:rsidR="00B85BE2" w:rsidRPr="005014CA" w:rsidRDefault="00B85BE2" w:rsidP="00AB0A07">
      <w:pPr>
        <w:pStyle w:val="ListParagraph"/>
        <w:numPr>
          <w:ilvl w:val="0"/>
          <w:numId w:val="33"/>
        </w:numPr>
        <w:rPr>
          <w:sz w:val="28"/>
          <w:szCs w:val="28"/>
        </w:rPr>
      </w:pPr>
      <w:r w:rsidRPr="005014CA">
        <w:rPr>
          <w:sz w:val="28"/>
          <w:szCs w:val="28"/>
        </w:rPr>
        <w:t>Body cavity- ____________________-filled space between the __________________________</w:t>
      </w:r>
      <w:r>
        <w:rPr>
          <w:sz w:val="28"/>
          <w:szCs w:val="28"/>
        </w:rPr>
        <w:t xml:space="preserve"> tract and the body ________________</w:t>
      </w:r>
    </w:p>
    <w:p w:rsidR="00B85BE2" w:rsidRPr="000925E0" w:rsidRDefault="00B85BE2" w:rsidP="000925E0">
      <w:pPr>
        <w:pStyle w:val="ListParagraph"/>
        <w:numPr>
          <w:ilvl w:val="0"/>
          <w:numId w:val="33"/>
        </w:numPr>
        <w:rPr>
          <w:sz w:val="28"/>
          <w:szCs w:val="28"/>
        </w:rPr>
      </w:pPr>
      <w:r w:rsidRPr="000925E0">
        <w:rPr>
          <w:sz w:val="28"/>
          <w:szCs w:val="28"/>
        </w:rPr>
        <w:t xml:space="preserve">Provides room for and protects </w:t>
      </w:r>
      <w:r>
        <w:rPr>
          <w:sz w:val="28"/>
          <w:szCs w:val="28"/>
        </w:rPr>
        <w:t>______________________</w:t>
      </w:r>
      <w:r w:rsidRPr="000925E0">
        <w:rPr>
          <w:sz w:val="28"/>
          <w:szCs w:val="28"/>
        </w:rPr>
        <w:t xml:space="preserve"> and gives them a </w:t>
      </w:r>
      <w:r>
        <w:rPr>
          <w:sz w:val="28"/>
          <w:szCs w:val="28"/>
        </w:rPr>
        <w:t>____________________________</w:t>
      </w:r>
      <w:bookmarkStart w:id="0" w:name="_GoBack"/>
      <w:bookmarkEnd w:id="0"/>
      <w:r w:rsidRPr="000925E0">
        <w:rPr>
          <w:sz w:val="28"/>
          <w:szCs w:val="28"/>
        </w:rPr>
        <w:t xml:space="preserve"> in which to grow </w:t>
      </w:r>
    </w:p>
    <w:p w:rsidR="00B85BE2" w:rsidRPr="000925E0" w:rsidRDefault="00B85BE2" w:rsidP="000925E0">
      <w:pPr>
        <w:pStyle w:val="ListParagraph"/>
        <w:ind w:left="1080"/>
        <w:rPr>
          <w:sz w:val="28"/>
          <w:szCs w:val="28"/>
        </w:rPr>
      </w:pPr>
    </w:p>
    <w:p w:rsidR="00B85BE2" w:rsidRPr="000925E0" w:rsidRDefault="00B85BE2" w:rsidP="000925E0">
      <w:pPr>
        <w:pStyle w:val="ListParagraph"/>
        <w:ind w:left="1080"/>
        <w:rPr>
          <w:sz w:val="28"/>
          <w:szCs w:val="28"/>
        </w:rPr>
      </w:pPr>
    </w:p>
    <w:p w:rsidR="00B85BE2" w:rsidRPr="00720F66" w:rsidRDefault="00B85BE2">
      <w:pPr>
        <w:rPr>
          <w:sz w:val="28"/>
          <w:szCs w:val="28"/>
        </w:rPr>
      </w:pPr>
    </w:p>
    <w:sectPr w:rsidR="00B85BE2" w:rsidRPr="00720F66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8E7"/>
    <w:multiLevelType w:val="hybridMultilevel"/>
    <w:tmpl w:val="5936F5FA"/>
    <w:lvl w:ilvl="0" w:tplc="B8EAA1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1004FB"/>
    <w:multiLevelType w:val="hybridMultilevel"/>
    <w:tmpl w:val="750E3080"/>
    <w:lvl w:ilvl="0" w:tplc="06CE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44CC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A1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4FA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D2B6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624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9231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92A8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B856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BD766C0"/>
    <w:multiLevelType w:val="hybridMultilevel"/>
    <w:tmpl w:val="C714D1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41BA2"/>
    <w:multiLevelType w:val="hybridMultilevel"/>
    <w:tmpl w:val="AB5A37E8"/>
    <w:lvl w:ilvl="0" w:tplc="E76CD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6F73ED"/>
    <w:multiLevelType w:val="hybridMultilevel"/>
    <w:tmpl w:val="36AA80E8"/>
    <w:lvl w:ilvl="0" w:tplc="8A2EAB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51639E"/>
    <w:multiLevelType w:val="hybridMultilevel"/>
    <w:tmpl w:val="BC6AD0AC"/>
    <w:lvl w:ilvl="0" w:tplc="05029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F84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C26A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B4BA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8C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CC8E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4C61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2874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3C08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36F0266"/>
    <w:multiLevelType w:val="hybridMultilevel"/>
    <w:tmpl w:val="3E92E8D2"/>
    <w:lvl w:ilvl="0" w:tplc="45C62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D274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1070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965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7CBF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32F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DE0F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9682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F8D89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50C7721"/>
    <w:multiLevelType w:val="hybridMultilevel"/>
    <w:tmpl w:val="DBCE0838"/>
    <w:lvl w:ilvl="0" w:tplc="851AB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A47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69F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4085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1E2E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1032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9068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C21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FEA4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72D17AC"/>
    <w:multiLevelType w:val="hybridMultilevel"/>
    <w:tmpl w:val="A5A674A8"/>
    <w:lvl w:ilvl="0" w:tplc="B726A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F0A8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E648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00C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81F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A06C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0D6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6297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7AE6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88E1CA3"/>
    <w:multiLevelType w:val="hybridMultilevel"/>
    <w:tmpl w:val="B22A7F14"/>
    <w:lvl w:ilvl="0" w:tplc="B63CBA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B8FE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5659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02024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E848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5CD56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D22BB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E408F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2813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9A72DCD"/>
    <w:multiLevelType w:val="hybridMultilevel"/>
    <w:tmpl w:val="AFEEBC74"/>
    <w:lvl w:ilvl="0" w:tplc="3EB4E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400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F47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EE9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3ECF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29E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7CC1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0AE3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1AEF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E1E62F6"/>
    <w:multiLevelType w:val="hybridMultilevel"/>
    <w:tmpl w:val="6C2C3742"/>
    <w:lvl w:ilvl="0" w:tplc="6DF245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DEAF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3EF7F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9A1E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DEE45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C6ED6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BCB33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FCA8B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F6A698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EAB0C04"/>
    <w:multiLevelType w:val="hybridMultilevel"/>
    <w:tmpl w:val="41DCF7D2"/>
    <w:lvl w:ilvl="0" w:tplc="C3203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3272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97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3C0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0CF66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1029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3E3F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44F8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00B8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0737B77"/>
    <w:multiLevelType w:val="hybridMultilevel"/>
    <w:tmpl w:val="77347A54"/>
    <w:lvl w:ilvl="0" w:tplc="617AF64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1913D71"/>
    <w:multiLevelType w:val="hybridMultilevel"/>
    <w:tmpl w:val="C0FC18AC"/>
    <w:lvl w:ilvl="0" w:tplc="F0C68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0C8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C8BE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245C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C2BC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F039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F46E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089D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840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26342C6"/>
    <w:multiLevelType w:val="hybridMultilevel"/>
    <w:tmpl w:val="C5AAB692"/>
    <w:lvl w:ilvl="0" w:tplc="9438C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0EE4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448F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B44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BAF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3C24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5484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F45D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14D1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2B0386E"/>
    <w:multiLevelType w:val="hybridMultilevel"/>
    <w:tmpl w:val="448860D8"/>
    <w:lvl w:ilvl="0" w:tplc="D268A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FE7F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48D6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5A60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6CFA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A419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60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283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0699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2F76B1E"/>
    <w:multiLevelType w:val="hybridMultilevel"/>
    <w:tmpl w:val="6624FF68"/>
    <w:lvl w:ilvl="0" w:tplc="D59A3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E80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52AE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4CF2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0DB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6C4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80C1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3253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C47E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8536EA"/>
    <w:multiLevelType w:val="hybridMultilevel"/>
    <w:tmpl w:val="9C3635A2"/>
    <w:lvl w:ilvl="0" w:tplc="BAD281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8690D"/>
    <w:multiLevelType w:val="hybridMultilevel"/>
    <w:tmpl w:val="E9F0229E"/>
    <w:lvl w:ilvl="0" w:tplc="6AB2B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00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905F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DECB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4E6C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CA8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BCD0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16EB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5453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7960E0E"/>
    <w:multiLevelType w:val="hybridMultilevel"/>
    <w:tmpl w:val="CA9A33DC"/>
    <w:lvl w:ilvl="0" w:tplc="AF1A22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2873AD"/>
    <w:multiLevelType w:val="hybridMultilevel"/>
    <w:tmpl w:val="11A41D4C"/>
    <w:lvl w:ilvl="0" w:tplc="3A8A0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283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DC5C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F25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7C2E7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0D0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8E7E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E443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D6B6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C8548C0"/>
    <w:multiLevelType w:val="hybridMultilevel"/>
    <w:tmpl w:val="EED4DF2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1E4513"/>
    <w:multiLevelType w:val="hybridMultilevel"/>
    <w:tmpl w:val="6CE899FC"/>
    <w:lvl w:ilvl="0" w:tplc="912EF7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75004"/>
    <w:multiLevelType w:val="hybridMultilevel"/>
    <w:tmpl w:val="DB8ABA90"/>
    <w:lvl w:ilvl="0" w:tplc="B0509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62E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A09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1C2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36B8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348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68FF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8270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F0FE7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F070E22"/>
    <w:multiLevelType w:val="hybridMultilevel"/>
    <w:tmpl w:val="2AD6C99E"/>
    <w:lvl w:ilvl="0" w:tplc="5BFEAA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8026A"/>
    <w:multiLevelType w:val="hybridMultilevel"/>
    <w:tmpl w:val="B1A0B676"/>
    <w:lvl w:ilvl="0" w:tplc="40822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EAE9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DABF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DE50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86E7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0050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A63F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255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D6FC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1CC15E4"/>
    <w:multiLevelType w:val="hybridMultilevel"/>
    <w:tmpl w:val="060AF832"/>
    <w:lvl w:ilvl="0" w:tplc="58D41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BEE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0A1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56B8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E277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23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A413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2CD0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A508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5BD588D"/>
    <w:multiLevelType w:val="hybridMultilevel"/>
    <w:tmpl w:val="F72E5C00"/>
    <w:lvl w:ilvl="0" w:tplc="6F8474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FAF538E"/>
    <w:multiLevelType w:val="hybridMultilevel"/>
    <w:tmpl w:val="7928787C"/>
    <w:lvl w:ilvl="0" w:tplc="A6F8FA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DE5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6AB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9058F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42E4F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B0B486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643B5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AAA8B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BE2C9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5103FBE"/>
    <w:multiLevelType w:val="hybridMultilevel"/>
    <w:tmpl w:val="28D0272A"/>
    <w:lvl w:ilvl="0" w:tplc="BE0A1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0B1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0E60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908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446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A057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28A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52AF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3C47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71E0DBB"/>
    <w:multiLevelType w:val="hybridMultilevel"/>
    <w:tmpl w:val="1BCE1EF8"/>
    <w:lvl w:ilvl="0" w:tplc="5C2EA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7D5884"/>
    <w:multiLevelType w:val="hybridMultilevel"/>
    <w:tmpl w:val="FCCCA8A2"/>
    <w:lvl w:ilvl="0" w:tplc="384E83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320AF5"/>
    <w:multiLevelType w:val="hybridMultilevel"/>
    <w:tmpl w:val="36084A70"/>
    <w:lvl w:ilvl="0" w:tplc="08948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AF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C238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21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5A6F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748A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EA63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CC90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E0D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E3C1678"/>
    <w:multiLevelType w:val="hybridMultilevel"/>
    <w:tmpl w:val="7FE8466A"/>
    <w:lvl w:ilvl="0" w:tplc="2CB450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31"/>
  </w:num>
  <w:num w:numId="4">
    <w:abstractNumId w:val="4"/>
  </w:num>
  <w:num w:numId="5">
    <w:abstractNumId w:val="16"/>
  </w:num>
  <w:num w:numId="6">
    <w:abstractNumId w:val="30"/>
  </w:num>
  <w:num w:numId="7">
    <w:abstractNumId w:val="1"/>
  </w:num>
  <w:num w:numId="8">
    <w:abstractNumId w:val="24"/>
  </w:num>
  <w:num w:numId="9">
    <w:abstractNumId w:val="34"/>
  </w:num>
  <w:num w:numId="10">
    <w:abstractNumId w:val="33"/>
  </w:num>
  <w:num w:numId="11">
    <w:abstractNumId w:val="19"/>
  </w:num>
  <w:num w:numId="12">
    <w:abstractNumId w:val="6"/>
  </w:num>
  <w:num w:numId="13">
    <w:abstractNumId w:val="22"/>
  </w:num>
  <w:num w:numId="14">
    <w:abstractNumId w:val="10"/>
  </w:num>
  <w:num w:numId="15">
    <w:abstractNumId w:val="12"/>
  </w:num>
  <w:num w:numId="16">
    <w:abstractNumId w:val="13"/>
  </w:num>
  <w:num w:numId="17">
    <w:abstractNumId w:val="29"/>
  </w:num>
  <w:num w:numId="18">
    <w:abstractNumId w:val="32"/>
  </w:num>
  <w:num w:numId="19">
    <w:abstractNumId w:val="11"/>
  </w:num>
  <w:num w:numId="20">
    <w:abstractNumId w:val="9"/>
  </w:num>
  <w:num w:numId="21">
    <w:abstractNumId w:val="20"/>
  </w:num>
  <w:num w:numId="22">
    <w:abstractNumId w:val="15"/>
  </w:num>
  <w:num w:numId="23">
    <w:abstractNumId w:val="8"/>
  </w:num>
  <w:num w:numId="24">
    <w:abstractNumId w:val="7"/>
  </w:num>
  <w:num w:numId="25">
    <w:abstractNumId w:val="21"/>
  </w:num>
  <w:num w:numId="26">
    <w:abstractNumId w:val="0"/>
  </w:num>
  <w:num w:numId="27">
    <w:abstractNumId w:val="2"/>
  </w:num>
  <w:num w:numId="28">
    <w:abstractNumId w:val="28"/>
  </w:num>
  <w:num w:numId="29">
    <w:abstractNumId w:val="17"/>
  </w:num>
  <w:num w:numId="30">
    <w:abstractNumId w:val="27"/>
  </w:num>
  <w:num w:numId="31">
    <w:abstractNumId w:val="5"/>
  </w:num>
  <w:num w:numId="32">
    <w:abstractNumId w:val="3"/>
  </w:num>
  <w:num w:numId="33">
    <w:abstractNumId w:val="23"/>
  </w:num>
  <w:num w:numId="34">
    <w:abstractNumId w:val="14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F66"/>
    <w:rsid w:val="000925E0"/>
    <w:rsid w:val="005014CA"/>
    <w:rsid w:val="005C73BB"/>
    <w:rsid w:val="00716E12"/>
    <w:rsid w:val="00720F66"/>
    <w:rsid w:val="00AB0A07"/>
    <w:rsid w:val="00B85BE2"/>
    <w:rsid w:val="00D73950"/>
    <w:rsid w:val="00F9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3BB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0F66"/>
    <w:pPr>
      <w:ind w:left="720"/>
    </w:pPr>
  </w:style>
  <w:style w:type="paragraph" w:styleId="NoSpacing">
    <w:name w:val="No Spacing"/>
    <w:uiPriority w:val="99"/>
    <w:qFormat/>
    <w:rsid w:val="00720F6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B0A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06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93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8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322</Words>
  <Characters>1840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</dc:creator>
  <cp:keywords/>
  <dc:description/>
  <cp:lastModifiedBy>Jill Farris</cp:lastModifiedBy>
  <cp:revision>2</cp:revision>
  <cp:lastPrinted>2010-11-30T13:29:00Z</cp:lastPrinted>
  <dcterms:created xsi:type="dcterms:W3CDTF">2010-11-30T02:29:00Z</dcterms:created>
  <dcterms:modified xsi:type="dcterms:W3CDTF">2010-11-30T13:30:00Z</dcterms:modified>
</cp:coreProperties>
</file>